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1A4FF3E5" w:rsidR="002C1220" w:rsidRPr="00F418FD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F418FD">
        <w:rPr>
          <w:rFonts w:cs="Arial"/>
          <w:bCs/>
          <w:noProof w:val="0"/>
          <w:sz w:val="24"/>
          <w:szCs w:val="24"/>
        </w:rPr>
        <w:t>3GPP TSG-RAN WG3 Meeting #10</w:t>
      </w:r>
      <w:r w:rsidR="00FA4A45" w:rsidRPr="00F418FD">
        <w:rPr>
          <w:rFonts w:cs="Arial"/>
          <w:bCs/>
          <w:noProof w:val="0"/>
          <w:sz w:val="24"/>
          <w:szCs w:val="24"/>
        </w:rPr>
        <w:t>7</w:t>
      </w:r>
      <w:r w:rsidR="00BD2120">
        <w:rPr>
          <w:rFonts w:cs="Arial"/>
          <w:bCs/>
          <w:noProof w:val="0"/>
          <w:sz w:val="24"/>
          <w:szCs w:val="24"/>
        </w:rPr>
        <w:t>-e</w:t>
      </w:r>
      <w:r w:rsidR="002C1220" w:rsidRPr="00F418FD">
        <w:rPr>
          <w:rFonts w:cs="Arial"/>
          <w:bCs/>
          <w:noProof w:val="0"/>
          <w:sz w:val="24"/>
          <w:szCs w:val="24"/>
        </w:rPr>
        <w:tab/>
      </w:r>
      <w:r w:rsidR="008254C9" w:rsidRPr="008254C9">
        <w:rPr>
          <w:rFonts w:cs="Arial"/>
          <w:bCs/>
          <w:noProof w:val="0"/>
          <w:sz w:val="24"/>
          <w:szCs w:val="24"/>
        </w:rPr>
        <w:t>R3-201234</w:t>
      </w:r>
    </w:p>
    <w:bookmarkEnd w:id="0"/>
    <w:p w14:paraId="5669B020" w14:textId="1C3757BE" w:rsidR="004C654E" w:rsidRPr="00F418FD" w:rsidRDefault="00BD212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="00FC5FE8" w:rsidRPr="00F418FD">
        <w:rPr>
          <w:rFonts w:eastAsia="MS Mincho" w:cs="Arial"/>
          <w:sz w:val="24"/>
          <w:szCs w:val="24"/>
        </w:rPr>
        <w:t xml:space="preserve">, </w:t>
      </w:r>
      <w:r w:rsidR="007A6F2F" w:rsidRPr="00F418FD">
        <w:rPr>
          <w:rFonts w:eastAsia="MS Mincho" w:cs="Arial"/>
          <w:sz w:val="24"/>
          <w:szCs w:val="24"/>
        </w:rPr>
        <w:t>2</w:t>
      </w:r>
      <w:r w:rsidR="00FA4A45" w:rsidRPr="00F418FD">
        <w:rPr>
          <w:rFonts w:eastAsia="MS Mincho" w:cs="Arial"/>
          <w:sz w:val="24"/>
          <w:szCs w:val="24"/>
        </w:rPr>
        <w:t>4</w:t>
      </w:r>
      <w:r w:rsidR="00FC5FE8" w:rsidRPr="00F418FD">
        <w:rPr>
          <w:rFonts w:eastAsia="MS Mincho" w:cs="Arial"/>
          <w:sz w:val="24"/>
          <w:szCs w:val="24"/>
        </w:rPr>
        <w:t xml:space="preserve"> </w:t>
      </w:r>
      <w:r w:rsidR="00FA4A45" w:rsidRPr="00F418FD">
        <w:rPr>
          <w:rFonts w:eastAsia="MS Mincho" w:cs="Arial"/>
          <w:sz w:val="24"/>
          <w:szCs w:val="24"/>
        </w:rPr>
        <w:t>Feb</w:t>
      </w:r>
      <w:r w:rsidR="005F10C3" w:rsidRPr="00F418FD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6 Mar </w:t>
      </w:r>
      <w:r w:rsidR="005F10C3" w:rsidRPr="00F418FD">
        <w:rPr>
          <w:rFonts w:eastAsia="MS Mincho" w:cs="Arial"/>
          <w:sz w:val="24"/>
          <w:szCs w:val="24"/>
        </w:rPr>
        <w:t>20</w:t>
      </w:r>
      <w:r w:rsidR="00FA4A45" w:rsidRPr="00F418FD">
        <w:rPr>
          <w:rFonts w:eastAsia="MS Mincho" w:cs="Arial"/>
          <w:sz w:val="24"/>
          <w:szCs w:val="24"/>
        </w:rPr>
        <w:t>20</w:t>
      </w:r>
    </w:p>
    <w:p w14:paraId="2F96B0BD" w14:textId="77777777" w:rsidR="002F2360" w:rsidRPr="00F418FD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1D3035F9" w:rsidR="002F2360" w:rsidRPr="00F418FD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="008254C9">
        <w:rPr>
          <w:rFonts w:cs="Arial"/>
          <w:b/>
          <w:bCs/>
          <w:sz w:val="24"/>
        </w:rPr>
        <w:t>9.2</w:t>
      </w:r>
    </w:p>
    <w:p w14:paraId="02505283" w14:textId="77777777" w:rsidR="002F2360" w:rsidRPr="00F418FD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</w:p>
    <w:p w14:paraId="5E7A28BB" w14:textId="48C6E60C" w:rsidR="00CD4C7B" w:rsidRPr="00F418FD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="00AE3238" w:rsidRPr="00AE3238">
        <w:rPr>
          <w:rFonts w:ascii="Arial" w:hAnsi="Arial" w:cs="Arial"/>
          <w:b/>
          <w:bCs/>
          <w:sz w:val="24"/>
        </w:rPr>
        <w:t>Summary of the email discussion #</w:t>
      </w:r>
      <w:r w:rsidR="008254C9">
        <w:rPr>
          <w:rFonts w:ascii="Arial" w:hAnsi="Arial" w:cs="Arial"/>
          <w:b/>
          <w:bCs/>
          <w:sz w:val="24"/>
        </w:rPr>
        <w:t>101bis</w:t>
      </w:r>
      <w:r w:rsidR="00AE3238" w:rsidRPr="00AE3238">
        <w:rPr>
          <w:rFonts w:ascii="Arial" w:hAnsi="Arial" w:cs="Arial"/>
          <w:b/>
          <w:bCs/>
          <w:sz w:val="24"/>
        </w:rPr>
        <w:t xml:space="preserve"> (</w:t>
      </w:r>
      <w:r w:rsidR="008254C9" w:rsidRPr="008254C9">
        <w:rPr>
          <w:rFonts w:ascii="Arial" w:hAnsi="Arial" w:cs="Arial"/>
          <w:b/>
          <w:bCs/>
          <w:sz w:val="24"/>
        </w:rPr>
        <w:t>ReviseProcTxtX2AP</w:t>
      </w:r>
      <w:r w:rsidR="00AE3238" w:rsidRPr="00AE3238">
        <w:rPr>
          <w:rFonts w:ascii="Arial" w:hAnsi="Arial" w:cs="Arial"/>
          <w:b/>
          <w:bCs/>
          <w:sz w:val="24"/>
        </w:rPr>
        <w:t>)</w:t>
      </w:r>
    </w:p>
    <w:p w14:paraId="0F79702C" w14:textId="21E8889E" w:rsidR="00CD4C7B" w:rsidRPr="00F418FD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 w:rsidR="00AE3238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F418FD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F418FD" w:rsidRDefault="00CD4C7B" w:rsidP="00EE13A8">
      <w:pPr>
        <w:pStyle w:val="Heading1"/>
        <w:tabs>
          <w:tab w:val="left" w:pos="2410"/>
        </w:tabs>
      </w:pPr>
      <w:r w:rsidRPr="00F418FD">
        <w:t>1</w:t>
      </w:r>
      <w:r w:rsidRPr="00F418FD">
        <w:tab/>
      </w:r>
      <w:r w:rsidR="0056573F" w:rsidRPr="00F418FD">
        <w:t>Introduction</w:t>
      </w:r>
    </w:p>
    <w:p w14:paraId="073856FA" w14:textId="703627C3" w:rsidR="00AE3238" w:rsidRDefault="00AE3238" w:rsidP="008254C9">
      <w:bookmarkStart w:id="1" w:name="_Toc474247438"/>
      <w:r w:rsidRPr="00AE3238">
        <w:t xml:space="preserve">At RAN3 #107-e meeting, an email discussion was initiated </w:t>
      </w:r>
      <w:r w:rsidR="008254C9">
        <w:t>to clarify correction to the description of the usage of the RRC container in the SN-initi</w:t>
      </w:r>
      <w:bookmarkStart w:id="2" w:name="_GoBack"/>
      <w:bookmarkEnd w:id="2"/>
      <w:r w:rsidR="008254C9">
        <w:t>ated release procedure.</w:t>
      </w:r>
    </w:p>
    <w:p w14:paraId="53265EA3" w14:textId="1580BF52" w:rsidR="00AE3238" w:rsidRDefault="00AE3238" w:rsidP="00AE3238">
      <w:r w:rsidRPr="00AE3238">
        <w:t>The paper summarises the discussion and proposes conclusions.</w:t>
      </w:r>
    </w:p>
    <w:p w14:paraId="309917E7" w14:textId="2980F43C" w:rsidR="00051152" w:rsidRPr="00F418FD" w:rsidRDefault="00BE5235" w:rsidP="00AE3238">
      <w:pPr>
        <w:pStyle w:val="Heading1"/>
        <w:tabs>
          <w:tab w:val="left" w:pos="2410"/>
        </w:tabs>
      </w:pPr>
      <w:r w:rsidRPr="00F418FD">
        <w:t>2</w:t>
      </w:r>
      <w:r w:rsidR="00051152" w:rsidRPr="00F418FD">
        <w:tab/>
      </w:r>
      <w:r w:rsidRPr="00F418FD">
        <w:t>Discussion</w:t>
      </w:r>
    </w:p>
    <w:bookmarkEnd w:id="1"/>
    <w:p w14:paraId="06AF024B" w14:textId="63C3E00D" w:rsidR="006B5BCF" w:rsidRDefault="008254C9" w:rsidP="006B5BCF">
      <w:pPr>
        <w:rPr>
          <w:lang w:val="en-US"/>
        </w:rPr>
      </w:pPr>
      <w:r>
        <w:t>During the email exchange, the scenario was clarified to concern SN change situation with delta configuration, where SCG configuration is not released in the UE.</w:t>
      </w:r>
    </w:p>
    <w:p w14:paraId="613BA593" w14:textId="05CBA7FE" w:rsidR="00B56BDC" w:rsidRDefault="008254C9" w:rsidP="006B5BCF">
      <w:pPr>
        <w:rPr>
          <w:lang w:val="en-US"/>
        </w:rPr>
      </w:pPr>
      <w:r>
        <w:rPr>
          <w:lang w:val="en-US"/>
        </w:rPr>
        <w:t>Following text is proposed to be used in the CRs</w:t>
      </w:r>
      <w:r w:rsidR="004C4F25">
        <w:rPr>
          <w:lang w:val="en-US"/>
        </w:rPr>
        <w:t xml:space="preserve"> for X2AP</w:t>
      </w:r>
      <w:r>
        <w:rPr>
          <w:lang w:val="en-US"/>
        </w:rPr>
        <w:t>:</w:t>
      </w:r>
    </w:p>
    <w:p w14:paraId="70F87F15" w14:textId="18EF4769" w:rsidR="004C4F25" w:rsidRDefault="004C4F25" w:rsidP="004C4F25">
      <w:pPr>
        <w:ind w:left="284"/>
        <w:rPr>
          <w:lang w:val="en-US"/>
        </w:rPr>
      </w:pPr>
      <w:r>
        <w:t xml:space="preserve">If </w:t>
      </w:r>
      <w:r w:rsidRPr="009B06A7">
        <w:t xml:space="preserve">the </w:t>
      </w:r>
      <w:proofErr w:type="spellStart"/>
      <w:r w:rsidRPr="009B06A7">
        <w:rPr>
          <w:i/>
          <w:lang w:eastAsia="zh-CN"/>
        </w:rPr>
        <w:t>SgNB</w:t>
      </w:r>
      <w:proofErr w:type="spellEnd"/>
      <w:r w:rsidRPr="009B06A7">
        <w:rPr>
          <w:i/>
          <w:lang w:eastAsia="zh-CN"/>
        </w:rPr>
        <w:t xml:space="preserve"> to </w:t>
      </w:r>
      <w:proofErr w:type="spellStart"/>
      <w:r w:rsidRPr="009B06A7">
        <w:rPr>
          <w:i/>
          <w:lang w:eastAsia="zh-CN"/>
        </w:rPr>
        <w:t>MeNB</w:t>
      </w:r>
      <w:proofErr w:type="spellEnd"/>
      <w:r w:rsidRPr="009B06A7">
        <w:rPr>
          <w:i/>
        </w:rPr>
        <w:t xml:space="preserve"> </w:t>
      </w:r>
      <w:r w:rsidRPr="009B06A7">
        <w:rPr>
          <w:i/>
          <w:lang w:eastAsia="zh-CN"/>
        </w:rPr>
        <w:t>Container</w:t>
      </w:r>
      <w:r w:rsidRPr="009B06A7">
        <w:t xml:space="preserve"> </w:t>
      </w:r>
      <w:r w:rsidRPr="009B06A7">
        <w:rPr>
          <w:rFonts w:hint="eastAsia"/>
        </w:rPr>
        <w:t xml:space="preserve">IE </w:t>
      </w:r>
      <w:r>
        <w:t xml:space="preserve">is included </w:t>
      </w:r>
      <w:r w:rsidRPr="009B06A7">
        <w:rPr>
          <w:rFonts w:hint="eastAsia"/>
        </w:rPr>
        <w:t>in the SGNB RELEASE REQUIRED message</w:t>
      </w:r>
      <w:r>
        <w:t xml:space="preserve">, the </w:t>
      </w:r>
      <w:proofErr w:type="spellStart"/>
      <w:r>
        <w:t>MeNB</w:t>
      </w:r>
      <w:proofErr w:type="spellEnd"/>
      <w:r>
        <w:t xml:space="preserve"> may use the contained information to apply delta configuration</w:t>
      </w:r>
      <w:r w:rsidRPr="009B06A7">
        <w:t>.</w:t>
      </w:r>
    </w:p>
    <w:p w14:paraId="3B90E8C7" w14:textId="2902D8B0" w:rsidR="004C4F25" w:rsidRDefault="004C4F25" w:rsidP="004C4F25">
      <w:pPr>
        <w:rPr>
          <w:lang w:val="en-US"/>
        </w:rPr>
      </w:pPr>
      <w:r>
        <w:rPr>
          <w:lang w:val="en-US"/>
        </w:rPr>
        <w:t xml:space="preserve">Following text is proposed to be used in the CRs for </w:t>
      </w:r>
      <w:proofErr w:type="spellStart"/>
      <w:r>
        <w:rPr>
          <w:lang w:val="en-US"/>
        </w:rPr>
        <w:t>X</w:t>
      </w:r>
      <w:r>
        <w:rPr>
          <w:lang w:val="en-US"/>
        </w:rPr>
        <w:t>n</w:t>
      </w:r>
      <w:r>
        <w:rPr>
          <w:lang w:val="en-US"/>
        </w:rPr>
        <w:t>AP</w:t>
      </w:r>
      <w:proofErr w:type="spellEnd"/>
      <w:r>
        <w:rPr>
          <w:lang w:val="en-US"/>
        </w:rPr>
        <w:t>:</w:t>
      </w:r>
    </w:p>
    <w:p w14:paraId="4FC5F4F4" w14:textId="3055B6C6" w:rsidR="008254C9" w:rsidRPr="006B5BCF" w:rsidRDefault="004C4F25" w:rsidP="008254C9">
      <w:pPr>
        <w:ind w:left="284"/>
        <w:rPr>
          <w:lang w:val="en-US"/>
        </w:rPr>
      </w:pPr>
      <w:r>
        <w:t xml:space="preserve">If </w:t>
      </w:r>
      <w:r w:rsidRPr="00283AA6">
        <w:t xml:space="preserve">the </w:t>
      </w:r>
      <w:r w:rsidRPr="00283AA6">
        <w:rPr>
          <w:i/>
          <w:lang w:eastAsia="zh-CN"/>
        </w:rPr>
        <w:t>S-NG-RAN node to M-NG-RAN node Container</w:t>
      </w:r>
      <w:r w:rsidRPr="00283AA6">
        <w:rPr>
          <w:rFonts w:hint="eastAsia"/>
        </w:rPr>
        <w:t xml:space="preserve"> IE </w:t>
      </w:r>
      <w:r>
        <w:t xml:space="preserve">is included </w:t>
      </w:r>
      <w:r w:rsidRPr="00283AA6">
        <w:rPr>
          <w:rFonts w:hint="eastAsia"/>
        </w:rPr>
        <w:t xml:space="preserve">in the </w:t>
      </w:r>
      <w:r>
        <w:t xml:space="preserve">SGNB / </w:t>
      </w:r>
      <w:r w:rsidRPr="00283AA6">
        <w:t>S-NODE</w:t>
      </w:r>
      <w:r w:rsidRPr="00283AA6">
        <w:rPr>
          <w:lang w:eastAsia="zh-CN"/>
        </w:rPr>
        <w:t xml:space="preserve"> RELEASE </w:t>
      </w:r>
      <w:r w:rsidRPr="00283AA6">
        <w:t xml:space="preserve">REQUIRED </w:t>
      </w:r>
      <w:r w:rsidRPr="00283AA6">
        <w:rPr>
          <w:rFonts w:hint="eastAsia"/>
        </w:rPr>
        <w:t>message</w:t>
      </w:r>
      <w:r>
        <w:t xml:space="preserve">, the </w:t>
      </w:r>
      <w:proofErr w:type="spellStart"/>
      <w:r>
        <w:t>MeNB</w:t>
      </w:r>
      <w:proofErr w:type="spellEnd"/>
      <w:r>
        <w:t xml:space="preserve">/ </w:t>
      </w:r>
      <w:r>
        <w:t>M-NG-RAN node may use the contained information to apply delta configuration</w:t>
      </w:r>
      <w:r w:rsidRPr="009B06A7">
        <w:t>.</w:t>
      </w:r>
    </w:p>
    <w:p w14:paraId="28E42E52" w14:textId="77777777" w:rsidR="000F16C4" w:rsidRPr="00F418FD" w:rsidRDefault="00CD2620" w:rsidP="00E00CEF">
      <w:pPr>
        <w:pStyle w:val="Heading1"/>
      </w:pPr>
      <w:r w:rsidRPr="00F418FD">
        <w:t>3</w:t>
      </w:r>
      <w:r w:rsidR="000F16C4" w:rsidRPr="00F418FD">
        <w:tab/>
      </w:r>
      <w:r w:rsidRPr="00F418FD">
        <w:t>Conclusions</w:t>
      </w:r>
    </w:p>
    <w:p w14:paraId="2C10ADBC" w14:textId="1FFC980A" w:rsidR="00A15228" w:rsidRDefault="008254C9" w:rsidP="006A43F7">
      <w:pPr>
        <w:jc w:val="both"/>
        <w:rPr>
          <w:bCs/>
        </w:rPr>
      </w:pPr>
      <w:r>
        <w:rPr>
          <w:bCs/>
        </w:rPr>
        <w:t xml:space="preserve">It is proposed to agree the CRs </w:t>
      </w:r>
      <w:r w:rsidR="004C4F25">
        <w:rPr>
          <w:bCs/>
        </w:rPr>
        <w:t>for X2AP (</w:t>
      </w:r>
      <w:r>
        <w:rPr>
          <w:bCs/>
        </w:rPr>
        <w:t xml:space="preserve">in </w:t>
      </w:r>
      <w:r w:rsidR="004C4F25">
        <w:rPr>
          <w:bCs/>
        </w:rPr>
        <w:t xml:space="preserve">R3-201235 </w:t>
      </w:r>
      <w:r>
        <w:rPr>
          <w:bCs/>
        </w:rPr>
        <w:t xml:space="preserve">[1] and </w:t>
      </w:r>
      <w:r w:rsidR="004C4F25">
        <w:rPr>
          <w:bCs/>
        </w:rPr>
        <w:t xml:space="preserve">R3-201236 </w:t>
      </w:r>
      <w:r>
        <w:rPr>
          <w:bCs/>
        </w:rPr>
        <w:t>[2]</w:t>
      </w:r>
      <w:r w:rsidR="004C4F25">
        <w:rPr>
          <w:bCs/>
        </w:rPr>
        <w:t xml:space="preserve">) and for </w:t>
      </w:r>
      <w:proofErr w:type="spellStart"/>
      <w:r w:rsidR="004C4F25">
        <w:rPr>
          <w:bCs/>
        </w:rPr>
        <w:t>XnAP</w:t>
      </w:r>
      <w:proofErr w:type="spellEnd"/>
      <w:r w:rsidR="004C4F25">
        <w:rPr>
          <w:bCs/>
        </w:rPr>
        <w:t xml:space="preserve"> (</w:t>
      </w:r>
      <w:r w:rsidR="004C4F25">
        <w:rPr>
          <w:bCs/>
        </w:rPr>
        <w:t>in R3-2012</w:t>
      </w:r>
      <w:r w:rsidR="004C4F25">
        <w:rPr>
          <w:bCs/>
        </w:rPr>
        <w:t>62</w:t>
      </w:r>
      <w:r w:rsidR="004C4F25">
        <w:rPr>
          <w:bCs/>
        </w:rPr>
        <w:t xml:space="preserve"> [</w:t>
      </w:r>
      <w:r w:rsidR="004C4F25">
        <w:rPr>
          <w:bCs/>
        </w:rPr>
        <w:t>3</w:t>
      </w:r>
      <w:r w:rsidR="004C4F25">
        <w:rPr>
          <w:bCs/>
        </w:rPr>
        <w:t>] and R3-2012</w:t>
      </w:r>
      <w:r w:rsidR="004C4F25">
        <w:rPr>
          <w:bCs/>
        </w:rPr>
        <w:t>63</w:t>
      </w:r>
      <w:r w:rsidR="004C4F25">
        <w:rPr>
          <w:bCs/>
        </w:rPr>
        <w:t xml:space="preserve"> [</w:t>
      </w:r>
      <w:r w:rsidR="004C4F25">
        <w:rPr>
          <w:bCs/>
        </w:rPr>
        <w:t>4</w:t>
      </w:r>
      <w:r w:rsidR="004C4F25">
        <w:rPr>
          <w:bCs/>
        </w:rPr>
        <w:t>])</w:t>
      </w:r>
      <w:r w:rsidR="004C4F25">
        <w:rPr>
          <w:bCs/>
        </w:rPr>
        <w:t>.</w:t>
      </w:r>
    </w:p>
    <w:p w14:paraId="483F8717" w14:textId="77777777" w:rsidR="00403B9B" w:rsidRPr="00F418FD" w:rsidRDefault="00403B9B" w:rsidP="00403B9B">
      <w:pPr>
        <w:pStyle w:val="Heading1"/>
      </w:pPr>
      <w:r w:rsidRPr="00F418FD">
        <w:t>References</w:t>
      </w:r>
    </w:p>
    <w:p w14:paraId="627C0F46" w14:textId="4BCE282D" w:rsidR="00993F07" w:rsidRDefault="008254C9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254C9">
        <w:t>R3-201235</w:t>
      </w:r>
      <w:r w:rsidR="00993F07">
        <w:t>, RAN3 #107-e</w:t>
      </w:r>
    </w:p>
    <w:p w14:paraId="2AF1DCFA" w14:textId="03135197" w:rsidR="006A43F7" w:rsidRDefault="008254C9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Hlk33522123"/>
      <w:r w:rsidRPr="008254C9">
        <w:t>R3-20123</w:t>
      </w:r>
      <w:r>
        <w:t>6</w:t>
      </w:r>
      <w:r w:rsidR="00C4446D">
        <w:t>, RAN3 #107</w:t>
      </w:r>
      <w:r w:rsidR="00BD2120">
        <w:t>-e</w:t>
      </w:r>
      <w:bookmarkEnd w:id="3"/>
    </w:p>
    <w:p w14:paraId="172DCD9F" w14:textId="3F7C6474" w:rsidR="004C4F25" w:rsidRDefault="004C4F25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254C9">
        <w:t>R3-2012</w:t>
      </w:r>
      <w:r>
        <w:t>6</w:t>
      </w:r>
      <w:r>
        <w:t>2</w:t>
      </w:r>
      <w:r>
        <w:t>, RAN3 #107-e</w:t>
      </w:r>
    </w:p>
    <w:p w14:paraId="3F7F67C0" w14:textId="3CBEDE3C" w:rsidR="004C4F25" w:rsidRDefault="004C4F25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8254C9">
        <w:t>R3-2012</w:t>
      </w:r>
      <w:r>
        <w:t>6</w:t>
      </w:r>
      <w:r>
        <w:t>3</w:t>
      </w:r>
      <w:r>
        <w:t>, RAN3 #107-e</w:t>
      </w:r>
    </w:p>
    <w:p w14:paraId="01293442" w14:textId="77777777" w:rsidR="0022219E" w:rsidRPr="00F418FD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F418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B8985" w14:textId="77777777" w:rsidR="00DD44F4" w:rsidRDefault="00DD44F4">
      <w:r>
        <w:separator/>
      </w:r>
    </w:p>
  </w:endnote>
  <w:endnote w:type="continuationSeparator" w:id="0">
    <w:p w14:paraId="6A897F72" w14:textId="77777777" w:rsidR="00DD44F4" w:rsidRDefault="00DD44F4">
      <w:r>
        <w:continuationSeparator/>
      </w:r>
    </w:p>
  </w:endnote>
  <w:endnote w:type="continuationNotice" w:id="1">
    <w:p w14:paraId="55F076AE" w14:textId="77777777" w:rsidR="00DD44F4" w:rsidRDefault="00DD44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A5A74" w14:textId="77777777" w:rsidR="00DD44F4" w:rsidRDefault="00DD44F4">
      <w:r>
        <w:separator/>
      </w:r>
    </w:p>
  </w:footnote>
  <w:footnote w:type="continuationSeparator" w:id="0">
    <w:p w14:paraId="4778E515" w14:textId="77777777" w:rsidR="00DD44F4" w:rsidRDefault="00DD44F4">
      <w:r>
        <w:continuationSeparator/>
      </w:r>
    </w:p>
  </w:footnote>
  <w:footnote w:type="continuationNotice" w:id="1">
    <w:p w14:paraId="0B4C2BAE" w14:textId="77777777" w:rsidR="00DD44F4" w:rsidRDefault="00DD44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F399A"/>
    <w:multiLevelType w:val="hybridMultilevel"/>
    <w:tmpl w:val="FD72C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C587B"/>
    <w:multiLevelType w:val="hybridMultilevel"/>
    <w:tmpl w:val="4ECC6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4"/>
  </w:num>
  <w:num w:numId="4">
    <w:abstractNumId w:val="9"/>
  </w:num>
  <w:num w:numId="5">
    <w:abstractNumId w:val="10"/>
  </w:num>
  <w:num w:numId="6">
    <w:abstractNumId w:val="38"/>
  </w:num>
  <w:num w:numId="7">
    <w:abstractNumId w:val="25"/>
  </w:num>
  <w:num w:numId="8">
    <w:abstractNumId w:val="15"/>
  </w:num>
  <w:num w:numId="9">
    <w:abstractNumId w:val="37"/>
  </w:num>
  <w:num w:numId="10">
    <w:abstractNumId w:val="24"/>
  </w:num>
  <w:num w:numId="11">
    <w:abstractNumId w:val="13"/>
  </w:num>
  <w:num w:numId="12">
    <w:abstractNumId w:val="32"/>
  </w:num>
  <w:num w:numId="13">
    <w:abstractNumId w:val="33"/>
  </w:num>
  <w:num w:numId="14">
    <w:abstractNumId w:val="31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7"/>
  </w:num>
  <w:num w:numId="26">
    <w:abstractNumId w:val="16"/>
  </w:num>
  <w:num w:numId="27">
    <w:abstractNumId w:val="20"/>
  </w:num>
  <w:num w:numId="28">
    <w:abstractNumId w:val="35"/>
  </w:num>
  <w:num w:numId="29">
    <w:abstractNumId w:val="36"/>
  </w:num>
  <w:num w:numId="30">
    <w:abstractNumId w:val="26"/>
  </w:num>
  <w:num w:numId="31">
    <w:abstractNumId w:val="23"/>
  </w:num>
  <w:num w:numId="32">
    <w:abstractNumId w:val="17"/>
  </w:num>
  <w:num w:numId="33">
    <w:abstractNumId w:val="28"/>
  </w:num>
  <w:num w:numId="34">
    <w:abstractNumId w:val="12"/>
  </w:num>
  <w:num w:numId="35">
    <w:abstractNumId w:val="11"/>
  </w:num>
  <w:num w:numId="36">
    <w:abstractNumId w:val="34"/>
  </w:num>
  <w:num w:numId="37">
    <w:abstractNumId w:val="21"/>
  </w:num>
  <w:num w:numId="38">
    <w:abstractNumId w:val="29"/>
  </w:num>
  <w:num w:numId="39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262E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1326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7CA"/>
    <w:rsid w:val="000C2A2A"/>
    <w:rsid w:val="000C3DA6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388B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5F6F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4182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0355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6075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4F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4F25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1DA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2B9E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0CD"/>
    <w:rsid w:val="006414E1"/>
    <w:rsid w:val="00642ACA"/>
    <w:rsid w:val="0064548A"/>
    <w:rsid w:val="0064557C"/>
    <w:rsid w:val="0064589C"/>
    <w:rsid w:val="00646C53"/>
    <w:rsid w:val="00646D77"/>
    <w:rsid w:val="00647A58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B5BCF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0706B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452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3CDA"/>
    <w:rsid w:val="0081452D"/>
    <w:rsid w:val="008176B8"/>
    <w:rsid w:val="00820849"/>
    <w:rsid w:val="008218C2"/>
    <w:rsid w:val="00824626"/>
    <w:rsid w:val="008254C9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E799C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37A"/>
    <w:rsid w:val="0099180C"/>
    <w:rsid w:val="00993BBC"/>
    <w:rsid w:val="00993F07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6B1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4DE"/>
    <w:rsid w:val="00AD6538"/>
    <w:rsid w:val="00AE0FAB"/>
    <w:rsid w:val="00AE131B"/>
    <w:rsid w:val="00AE1816"/>
    <w:rsid w:val="00AE283D"/>
    <w:rsid w:val="00AE3238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6BD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37C3"/>
    <w:rsid w:val="00BC434A"/>
    <w:rsid w:val="00BC6DEB"/>
    <w:rsid w:val="00BD1EA5"/>
    <w:rsid w:val="00BD2120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4446D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5BFD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65F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4F4"/>
    <w:rsid w:val="00DD4EE9"/>
    <w:rsid w:val="00DD53C0"/>
    <w:rsid w:val="00DD58E9"/>
    <w:rsid w:val="00DE0769"/>
    <w:rsid w:val="00DE508A"/>
    <w:rsid w:val="00DE7D8C"/>
    <w:rsid w:val="00DF0164"/>
    <w:rsid w:val="00DF02A5"/>
    <w:rsid w:val="00DF1229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4720"/>
    <w:rsid w:val="00E14925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59A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9C6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3E5E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7743"/>
    <w:rsid w:val="00F402FC"/>
    <w:rsid w:val="00F4160A"/>
    <w:rsid w:val="00F418AD"/>
    <w:rsid w:val="00F418F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6C5A"/>
    <w:rsid w:val="00F76F8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5C55"/>
    <w:rsid w:val="00FB7070"/>
    <w:rsid w:val="00FC1192"/>
    <w:rsid w:val="00FC144E"/>
    <w:rsid w:val="00FC1A80"/>
    <w:rsid w:val="00FC4C02"/>
    <w:rsid w:val="00FC4F7A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5AIRPNAIUNRU-1156379521-1557</_dlc_DocId>
    <_dlc_DocIdUrl xmlns="71c5aaf6-e6ce-465b-b873-5148d2a4c105">
      <Url>https://nokia.sharepoint.com/sites/c5g/e2earch/_layouts/15/DocIdRedir.aspx?ID=5AIRPNAIUNRU-1156379521-1557</Url>
      <Description>5AIRPNAIUNRU-1156379521-1557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49D8F-A794-4D91-B302-79F4524B2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2477F27-5BF3-4506-901F-018E38DE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105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Issues with target-initiated cancellation for CHO</vt:lpstr>
    </vt:vector>
  </TitlesOfParts>
  <Company>Nokia, Nokia Shanghai Bell</Company>
  <LinksUpToDate>false</LinksUpToDate>
  <CharactersWithSpaces>1361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email discussion #101bis (ReviseProcTxtX2AP)</dc:title>
  <dc:subject>3GPP RAN3 #107-e</dc:subject>
  <dc:creator>Benoist Sébire</dc:creator>
  <cp:keywords>&lt;keyword[, keyword, ]&gt;</cp:keywords>
  <dc:description/>
  <cp:lastModifiedBy>Nokia</cp:lastModifiedBy>
  <cp:revision>43</cp:revision>
  <cp:lastPrinted>2019-03-27T07:16:00Z</cp:lastPrinted>
  <dcterms:created xsi:type="dcterms:W3CDTF">2019-10-03T12:07:00Z</dcterms:created>
  <dcterms:modified xsi:type="dcterms:W3CDTF">2020-02-27T17:57:00Z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447a5e88-5346-492d-98e3-b3eb101f05cb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